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130D8" w14:textId="77777777" w:rsidR="00A12C32" w:rsidRDefault="00A12C32" w:rsidP="00A12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HORN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22FB914F" w14:textId="77777777" w:rsidR="00A12C32" w:rsidRDefault="00A12C32" w:rsidP="00A12C32">
      <w:pPr>
        <w:pStyle w:val="NoSpacing"/>
        <w:rPr>
          <w:rFonts w:cs="Times New Roman"/>
          <w:szCs w:val="24"/>
        </w:rPr>
      </w:pPr>
    </w:p>
    <w:p w14:paraId="28023813" w14:textId="77777777" w:rsidR="00A12C32" w:rsidRDefault="00A12C32" w:rsidP="00A12C32">
      <w:pPr>
        <w:pStyle w:val="NoSpacing"/>
        <w:rPr>
          <w:rFonts w:cs="Times New Roman"/>
          <w:szCs w:val="24"/>
        </w:rPr>
      </w:pPr>
    </w:p>
    <w:p w14:paraId="782E0977" w14:textId="77777777" w:rsidR="00A12C32" w:rsidRDefault="00A12C32" w:rsidP="00A12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Blandford Forum,</w:t>
      </w:r>
    </w:p>
    <w:p w14:paraId="192E0EE6" w14:textId="77777777" w:rsidR="00A12C32" w:rsidRDefault="00A12C32" w:rsidP="00A12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Dorset,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Roger de Beauchamp.</w:t>
      </w:r>
    </w:p>
    <w:p w14:paraId="16FE39FD" w14:textId="77777777" w:rsidR="00A12C32" w:rsidRDefault="00A12C32" w:rsidP="00A12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https://inquisitionspostmortem.ac.uk/view/inquisition/19-074/80</w:t>
        </w:r>
      </w:hyperlink>
      <w:r>
        <w:rPr>
          <w:rFonts w:cs="Times New Roman"/>
          <w:szCs w:val="24"/>
        </w:rPr>
        <w:t xml:space="preserve"> )</w:t>
      </w:r>
    </w:p>
    <w:p w14:paraId="32036DBC" w14:textId="77777777" w:rsidR="00A12C32" w:rsidRDefault="00A12C32" w:rsidP="00A12C32">
      <w:pPr>
        <w:pStyle w:val="NoSpacing"/>
        <w:rPr>
          <w:rFonts w:cs="Times New Roman"/>
          <w:szCs w:val="24"/>
        </w:rPr>
      </w:pPr>
    </w:p>
    <w:p w14:paraId="4895A26F" w14:textId="77777777" w:rsidR="00A12C32" w:rsidRDefault="00A12C32" w:rsidP="00A12C32">
      <w:pPr>
        <w:pStyle w:val="NoSpacing"/>
        <w:rPr>
          <w:rFonts w:cs="Times New Roman"/>
          <w:szCs w:val="24"/>
        </w:rPr>
      </w:pPr>
    </w:p>
    <w:p w14:paraId="2F854DB3" w14:textId="77777777" w:rsidR="00A12C32" w:rsidRDefault="00A12C32" w:rsidP="00A12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2205F2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953E2" w14:textId="77777777" w:rsidR="00A12C32" w:rsidRDefault="00A12C32" w:rsidP="009139A6">
      <w:r>
        <w:separator/>
      </w:r>
    </w:p>
  </w:endnote>
  <w:endnote w:type="continuationSeparator" w:id="0">
    <w:p w14:paraId="2087A2E2" w14:textId="77777777" w:rsidR="00A12C32" w:rsidRDefault="00A12C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7B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5C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5F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BB3D" w14:textId="77777777" w:rsidR="00A12C32" w:rsidRDefault="00A12C32" w:rsidP="009139A6">
      <w:r>
        <w:separator/>
      </w:r>
    </w:p>
  </w:footnote>
  <w:footnote w:type="continuationSeparator" w:id="0">
    <w:p w14:paraId="7A2AB1B5" w14:textId="77777777" w:rsidR="00A12C32" w:rsidRDefault="00A12C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5E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5B4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34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C32"/>
    <w:rsid w:val="000666E0"/>
    <w:rsid w:val="002510B7"/>
    <w:rsid w:val="005C130B"/>
    <w:rsid w:val="00826F5C"/>
    <w:rsid w:val="009139A6"/>
    <w:rsid w:val="009448BB"/>
    <w:rsid w:val="00947624"/>
    <w:rsid w:val="00A12C3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633BC"/>
  <w15:chartTrackingRefBased/>
  <w15:docId w15:val="{E03E4A1E-86A9-4460-A294-FD08E8C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2C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2023-12-10T17:34:00Z</dcterms:created>
  <dcterms:modified xsi:type="dcterms:W3CDTF">2023-12-10T17:34:00Z</dcterms:modified>
</cp:coreProperties>
</file>